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60A1C" w14:textId="77777777" w:rsidR="00B72A60" w:rsidRDefault="00B72A60" w:rsidP="00B72A60">
      <w:pPr>
        <w:pStyle w:val="NoSpacing"/>
      </w:pPr>
      <w:r>
        <w:rPr>
          <w:u w:val="single"/>
        </w:rPr>
        <w:t>Benedict BASSE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5DEA9F7" w14:textId="77777777" w:rsidR="00B72A60" w:rsidRDefault="00B72A60" w:rsidP="00B72A60">
      <w:pPr>
        <w:pStyle w:val="NoSpacing"/>
      </w:pPr>
      <w:r>
        <w:t xml:space="preserve">of </w:t>
      </w:r>
      <w:proofErr w:type="spellStart"/>
      <w:r>
        <w:t>Reepham</w:t>
      </w:r>
      <w:proofErr w:type="spellEnd"/>
      <w:r>
        <w:t>, Norfolk. Labourer.</w:t>
      </w:r>
    </w:p>
    <w:p w14:paraId="5A2B41BE" w14:textId="77777777" w:rsidR="00B72A60" w:rsidRDefault="00B72A60" w:rsidP="00B72A60">
      <w:pPr>
        <w:pStyle w:val="NoSpacing"/>
      </w:pPr>
    </w:p>
    <w:p w14:paraId="48860E22" w14:textId="77777777" w:rsidR="00B72A60" w:rsidRDefault="00B72A60" w:rsidP="00B72A60">
      <w:pPr>
        <w:pStyle w:val="NoSpacing"/>
      </w:pPr>
    </w:p>
    <w:p w14:paraId="59D90EB5" w14:textId="77777777" w:rsidR="00B72A60" w:rsidRDefault="00B72A60" w:rsidP="00B72A60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Brygge</w:t>
      </w:r>
      <w:proofErr w:type="spellEnd"/>
      <w:r>
        <w:t xml:space="preserve"> of Salle(q.v.) brought a plaint of debt against him,</w:t>
      </w:r>
    </w:p>
    <w:p w14:paraId="77162638" w14:textId="77777777" w:rsidR="00B72A60" w:rsidRDefault="00B72A60" w:rsidP="00B72A60">
      <w:pPr>
        <w:pStyle w:val="NoSpacing"/>
      </w:pPr>
      <w:r>
        <w:tab/>
      </w:r>
      <w:r>
        <w:tab/>
        <w:t xml:space="preserve">William </w:t>
      </w:r>
      <w:proofErr w:type="spellStart"/>
      <w:r>
        <w:t>Frosteyn</w:t>
      </w:r>
      <w:proofErr w:type="spellEnd"/>
      <w:r>
        <w:t xml:space="preserve"> of </w:t>
      </w:r>
      <w:proofErr w:type="spellStart"/>
      <w:r>
        <w:t>Reepham</w:t>
      </w:r>
      <w:proofErr w:type="spellEnd"/>
      <w:r>
        <w:t xml:space="preserve">(q.v.), William Rede of </w:t>
      </w:r>
      <w:proofErr w:type="spellStart"/>
      <w:r>
        <w:t>Cawston</w:t>
      </w:r>
      <w:proofErr w:type="spellEnd"/>
      <w:r>
        <w:t xml:space="preserve">(q.v.), William </w:t>
      </w:r>
    </w:p>
    <w:p w14:paraId="27C524D6" w14:textId="77777777" w:rsidR="00B72A60" w:rsidRDefault="00B72A60" w:rsidP="00B72A60">
      <w:pPr>
        <w:pStyle w:val="NoSpacing"/>
      </w:pPr>
      <w:r>
        <w:tab/>
      </w:r>
      <w:r>
        <w:tab/>
        <w:t xml:space="preserve">Terry of </w:t>
      </w:r>
      <w:proofErr w:type="spellStart"/>
      <w:r>
        <w:t>Cawston</w:t>
      </w:r>
      <w:proofErr w:type="spellEnd"/>
      <w:r>
        <w:t xml:space="preserve">(q.v.), Robert </w:t>
      </w:r>
      <w:proofErr w:type="spellStart"/>
      <w:r>
        <w:t>Skynner</w:t>
      </w:r>
      <w:proofErr w:type="spellEnd"/>
      <w:r>
        <w:t xml:space="preserve"> of </w:t>
      </w:r>
      <w:proofErr w:type="spellStart"/>
      <w:r>
        <w:t>Cawston</w:t>
      </w:r>
      <w:proofErr w:type="spellEnd"/>
      <w:r>
        <w:t>(q.v.) and William</w:t>
      </w:r>
    </w:p>
    <w:p w14:paraId="5122EE32" w14:textId="77777777" w:rsidR="00B72A60" w:rsidRDefault="00B72A60" w:rsidP="00B72A60">
      <w:pPr>
        <w:pStyle w:val="NoSpacing"/>
      </w:pPr>
      <w:r>
        <w:tab/>
      </w:r>
      <w:r>
        <w:tab/>
        <w:t>Norman of Salle(q.v.).</w:t>
      </w:r>
    </w:p>
    <w:p w14:paraId="4418E6CE" w14:textId="77777777" w:rsidR="00B72A60" w:rsidRDefault="00B72A60" w:rsidP="00B72A60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0A5B433B" w14:textId="77777777" w:rsidR="00B72A60" w:rsidRDefault="00B72A60" w:rsidP="00B72A60">
      <w:pPr>
        <w:pStyle w:val="NoSpacing"/>
      </w:pPr>
    </w:p>
    <w:p w14:paraId="6A2EF277" w14:textId="77777777" w:rsidR="00B72A60" w:rsidRDefault="00B72A60" w:rsidP="00B72A60">
      <w:pPr>
        <w:pStyle w:val="NoSpacing"/>
      </w:pPr>
    </w:p>
    <w:p w14:paraId="2618BCBD" w14:textId="77777777" w:rsidR="00B72A60" w:rsidRDefault="00B72A60" w:rsidP="00B72A60">
      <w:pPr>
        <w:pStyle w:val="NoSpacing"/>
      </w:pPr>
      <w:r>
        <w:t>22 July 2018</w:t>
      </w:r>
    </w:p>
    <w:p w14:paraId="611C801C" w14:textId="77777777" w:rsidR="006B2F86" w:rsidRPr="00E71FC3" w:rsidRDefault="00B72A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E6874" w14:textId="77777777" w:rsidR="00B72A60" w:rsidRDefault="00B72A60" w:rsidP="00E71FC3">
      <w:pPr>
        <w:spacing w:after="0" w:line="240" w:lineRule="auto"/>
      </w:pPr>
      <w:r>
        <w:separator/>
      </w:r>
    </w:p>
  </w:endnote>
  <w:endnote w:type="continuationSeparator" w:id="0">
    <w:p w14:paraId="3FD5A2FF" w14:textId="77777777" w:rsidR="00B72A60" w:rsidRDefault="00B72A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A60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B8B44" w14:textId="77777777" w:rsidR="00B72A60" w:rsidRDefault="00B72A60" w:rsidP="00E71FC3">
      <w:pPr>
        <w:spacing w:after="0" w:line="240" w:lineRule="auto"/>
      </w:pPr>
      <w:r>
        <w:separator/>
      </w:r>
    </w:p>
  </w:footnote>
  <w:footnote w:type="continuationSeparator" w:id="0">
    <w:p w14:paraId="0C208F53" w14:textId="77777777" w:rsidR="00B72A60" w:rsidRDefault="00B72A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A60"/>
    <w:rsid w:val="001A7C09"/>
    <w:rsid w:val="00577BD5"/>
    <w:rsid w:val="00656CBA"/>
    <w:rsid w:val="006A1F77"/>
    <w:rsid w:val="00733BE7"/>
    <w:rsid w:val="00AB52E8"/>
    <w:rsid w:val="00B16D3F"/>
    <w:rsid w:val="00B72A6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62BAC"/>
  <w15:chartTrackingRefBased/>
  <w15:docId w15:val="{D5E00B42-74CA-4BC9-8CBB-ED557561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2018-07-31T21:31:00Z</dcterms:created>
  <dcterms:modified xsi:type="dcterms:W3CDTF">2018-07-31T21:32:00Z</dcterms:modified>
</cp:coreProperties>
</file>